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F6B" w:rsidRDefault="00F14F6B" w:rsidP="00B85EB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01BD5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ФНС России по Чеченской Республике объявляет о приеме документов на участие в конкурсе на замещение вакантных должностей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гражданской службы.</w:t>
      </w:r>
    </w:p>
    <w:p w:rsidR="00F14F6B" w:rsidRDefault="00F14F6B" w:rsidP="00B85EB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указанием вакантной должности, перечнем необходимых документов и контактной информацией можно ознакомиться в полном тексте объявления.</w:t>
      </w:r>
    </w:p>
    <w:p w:rsidR="00F14F6B" w:rsidRDefault="00F14F6B" w:rsidP="00B85EB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 приема документов для участия в конкурсе в 10.00 «06» февраля 2019 года, окончание – «26» февраля 2019 года.</w:t>
      </w:r>
    </w:p>
    <w:p w:rsidR="00F14F6B" w:rsidRDefault="00F14F6B" w:rsidP="00B85EB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места приема документов: </w:t>
      </w:r>
      <w:smartTag w:uri="urn:schemas-microsoft-com:office:smarttags" w:element="metricconverter">
        <w:smartTagPr>
          <w:attr w:name="ProductID" w:val="364021, г"/>
        </w:smartTagPr>
        <w:r>
          <w:rPr>
            <w:rFonts w:ascii="Times New Roman" w:hAnsi="Times New Roman"/>
            <w:sz w:val="28"/>
            <w:szCs w:val="28"/>
          </w:rPr>
          <w:t>364021, г</w:t>
        </w:r>
      </w:smartTag>
      <w:r>
        <w:rPr>
          <w:rFonts w:ascii="Times New Roman" w:hAnsi="Times New Roman"/>
          <w:sz w:val="28"/>
          <w:szCs w:val="28"/>
        </w:rPr>
        <w:t>. Грозный, ул. С.Ш. Лорсанова, 12, Управление ФНС России по Чеченской Республике, отдел кадров, каб. №408, тел. 8 (8712) 62-79-31.</w:t>
      </w:r>
    </w:p>
    <w:p w:rsidR="00F14F6B" w:rsidRPr="00101BD5" w:rsidRDefault="00F14F6B" w:rsidP="00B85EB3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за прием документов: Дадаева Табарик Абумухамедовна.</w:t>
      </w:r>
    </w:p>
    <w:sectPr w:rsidR="00F14F6B" w:rsidRPr="00101BD5" w:rsidSect="002C0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282"/>
    <w:rsid w:val="00031419"/>
    <w:rsid w:val="00101BD5"/>
    <w:rsid w:val="00196E39"/>
    <w:rsid w:val="002C07CE"/>
    <w:rsid w:val="005A20A9"/>
    <w:rsid w:val="00846F2B"/>
    <w:rsid w:val="00884282"/>
    <w:rsid w:val="008950C6"/>
    <w:rsid w:val="009036C4"/>
    <w:rsid w:val="009220C6"/>
    <w:rsid w:val="00B54116"/>
    <w:rsid w:val="00B85EB3"/>
    <w:rsid w:val="00C55D84"/>
    <w:rsid w:val="00D30414"/>
    <w:rsid w:val="00F14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7CE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95</Words>
  <Characters>548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User</cp:lastModifiedBy>
  <cp:revision>9</cp:revision>
  <dcterms:created xsi:type="dcterms:W3CDTF">2018-10-31T07:03:00Z</dcterms:created>
  <dcterms:modified xsi:type="dcterms:W3CDTF">2019-02-05T14:27:00Z</dcterms:modified>
</cp:coreProperties>
</file>